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30-72-87/25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Modulbau OGS FKS, Stadt Schwerte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 Im Bereich Modulbau gem. Leistungsbeschreibung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